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62FBF4ED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FF67B3">
        <w:rPr>
          <w:rFonts w:ascii="Arial" w:hAnsi="Arial" w:cs="Arial"/>
          <w:b/>
          <w:sz w:val="24"/>
          <w:szCs w:val="24"/>
          <w:lang w:eastAsia="zh-CN"/>
        </w:rPr>
        <w:t>108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CA52D2" w:rsidRPr="00CA52D2">
        <w:rPr>
          <w:rFonts w:ascii="Arial" w:eastAsia="MS Mincho" w:hAnsi="Arial" w:cs="Arial"/>
          <w:b/>
          <w:sz w:val="24"/>
          <w:szCs w:val="24"/>
        </w:rPr>
        <w:t>R4-23</w:t>
      </w:r>
      <w:r w:rsidR="00BA6DF3">
        <w:rPr>
          <w:rFonts w:ascii="Arial" w:eastAsia="MS Mincho" w:hAnsi="Arial" w:cs="Arial"/>
          <w:b/>
          <w:sz w:val="24"/>
          <w:szCs w:val="24"/>
        </w:rPr>
        <w:t>xxxxx</w:t>
      </w:r>
    </w:p>
    <w:p w14:paraId="5C9ED53D" w14:textId="4C2E66D1" w:rsidR="00FF67B3" w:rsidRPr="00881E60" w:rsidRDefault="00FF67B3" w:rsidP="00FF67B3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E455B4">
        <w:rPr>
          <w:rFonts w:ascii="Arial" w:hAnsi="Arial"/>
          <w:b/>
          <w:sz w:val="24"/>
          <w:szCs w:val="24"/>
          <w:lang w:eastAsia="zh-CN"/>
        </w:rPr>
        <w:t>Toulouse, France, 21</w:t>
      </w:r>
      <w:r w:rsidRPr="005364CB">
        <w:rPr>
          <w:rFonts w:ascii="Arial" w:hAnsi="Arial"/>
          <w:b/>
          <w:sz w:val="24"/>
          <w:szCs w:val="24"/>
          <w:vertAlign w:val="superscript"/>
          <w:lang w:eastAsia="zh-CN"/>
        </w:rPr>
        <w:t>st</w:t>
      </w:r>
      <w:r w:rsidRPr="00E455B4">
        <w:rPr>
          <w:rFonts w:ascii="Arial" w:hAnsi="Arial"/>
          <w:b/>
          <w:sz w:val="24"/>
          <w:szCs w:val="24"/>
          <w:lang w:eastAsia="zh-CN"/>
        </w:rPr>
        <w:t xml:space="preserve"> - 25</w:t>
      </w:r>
      <w:r w:rsidRPr="005364CB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Pr="00E455B4">
        <w:rPr>
          <w:rFonts w:ascii="Arial" w:hAnsi="Arial"/>
          <w:b/>
          <w:sz w:val="24"/>
          <w:szCs w:val="24"/>
          <w:lang w:eastAsia="zh-CN"/>
        </w:rPr>
        <w:t xml:space="preserve"> Aug 2023</w:t>
      </w:r>
    </w:p>
    <w:p w14:paraId="1226C057" w14:textId="765DC70B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CA52D2" w:rsidRPr="00CA52D2">
        <w:rPr>
          <w:rFonts w:ascii="Arial" w:hAnsi="Arial" w:cs="Arial"/>
          <w:sz w:val="22"/>
          <w:lang w:eastAsia="zh-CN"/>
        </w:rPr>
        <w:t xml:space="preserve">WF on </w:t>
      </w:r>
      <w:r w:rsidR="00C502A9" w:rsidRPr="00C502A9">
        <w:rPr>
          <w:rFonts w:ascii="Arial" w:hAnsi="Arial" w:cs="Arial"/>
          <w:sz w:val="22"/>
          <w:lang w:eastAsia="zh-CN"/>
        </w:rPr>
        <w:t>CA_n5B-n12 CA_n5B-n14 and CA_n5B-n29 MSDs with CA_n5B UL</w:t>
      </w:r>
    </w:p>
    <w:p w14:paraId="73AD8CE3" w14:textId="04F731E8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BA6DF3">
        <w:rPr>
          <w:rFonts w:ascii="Arial" w:hAnsi="Arial" w:cs="Arial"/>
          <w:sz w:val="22"/>
          <w:lang w:eastAsia="zh-CN"/>
        </w:rPr>
        <w:t>7.1</w:t>
      </w:r>
    </w:p>
    <w:p w14:paraId="6402E503" w14:textId="53362048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BA6DF3">
        <w:rPr>
          <w:rFonts w:ascii="Arial" w:hAnsi="Arial" w:cs="Arial"/>
          <w:sz w:val="22"/>
        </w:rPr>
        <w:t xml:space="preserve">Murata, Skyworks, AT&amp;T, </w:t>
      </w:r>
      <w:r w:rsidR="00501899">
        <w:rPr>
          <w:rFonts w:ascii="Arial" w:hAnsi="Arial" w:cs="Arial"/>
          <w:sz w:val="22"/>
        </w:rPr>
        <w:t>Qualcomm, [Apple]</w:t>
      </w:r>
      <w:r w:rsidR="00E64380">
        <w:rPr>
          <w:rFonts w:ascii="Arial" w:hAnsi="Arial" w:cs="Arial"/>
          <w:sz w:val="22"/>
        </w:rPr>
        <w:t xml:space="preserve"> </w:t>
      </w:r>
      <w:r w:rsidR="00BA6DF3">
        <w:rPr>
          <w:rFonts w:ascii="Arial" w:hAnsi="Arial" w:cs="Arial"/>
          <w:sz w:val="22"/>
        </w:rPr>
        <w:t>…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6F2EB789" w:rsidR="00EF3FF4" w:rsidRDefault="001D5E91" w:rsidP="001D5E91">
      <w:pPr>
        <w:pStyle w:val="Heading1"/>
        <w:numPr>
          <w:ilvl w:val="0"/>
          <w:numId w:val="32"/>
        </w:numPr>
      </w:pPr>
      <w:r>
        <w:t>Introduction</w:t>
      </w:r>
    </w:p>
    <w:p w14:paraId="45A52FBF" w14:textId="4B5B3C9D" w:rsidR="00A127FD" w:rsidRDefault="00FE601A" w:rsidP="001D5E91"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</w:t>
      </w:r>
      <w:r w:rsidR="00A127FD">
        <w:rPr>
          <w:rFonts w:eastAsiaTheme="minorEastAsia"/>
          <w:lang w:eastAsia="zh-CN"/>
        </w:rPr>
        <w:t>this</w:t>
      </w:r>
      <w:r>
        <w:rPr>
          <w:rFonts w:eastAsiaTheme="minorEastAsia"/>
          <w:lang w:eastAsia="zh-CN"/>
        </w:rPr>
        <w:t xml:space="preserve"> meeting, a </w:t>
      </w:r>
      <w:r w:rsidR="00A127FD">
        <w:rPr>
          <w:rFonts w:eastAsiaTheme="minorEastAsia"/>
          <w:lang w:eastAsia="zh-CN"/>
        </w:rPr>
        <w:t>discussion paper</w:t>
      </w:r>
      <w:r>
        <w:rPr>
          <w:rFonts w:eastAsiaTheme="minorEastAsia"/>
          <w:lang w:eastAsia="zh-CN"/>
        </w:rPr>
        <w:t xml:space="preserve"> [1] was </w:t>
      </w:r>
      <w:r w:rsidR="00A127FD">
        <w:rPr>
          <w:rFonts w:eastAsiaTheme="minorEastAsia"/>
          <w:lang w:eastAsia="zh-CN"/>
        </w:rPr>
        <w:t xml:space="preserve">proposed for </w:t>
      </w:r>
      <w:r w:rsidR="00B934FC" w:rsidRPr="00B934FC">
        <w:rPr>
          <w:rFonts w:eastAsiaTheme="minorEastAsia"/>
          <w:lang w:eastAsia="zh-CN"/>
        </w:rPr>
        <w:t xml:space="preserve">CA_n5B-n12 CA_n5B-n14 and CA_n5B-n29 MSDs with CA_n5B UL </w:t>
      </w:r>
      <w:r w:rsidR="00B37104">
        <w:t xml:space="preserve">In this paper, we’d like to propose the WF </w:t>
      </w:r>
      <w:r w:rsidR="00B934FC">
        <w:t>with aligned test points and UL configuration to finalize MSD values.</w:t>
      </w:r>
    </w:p>
    <w:p w14:paraId="29EF9E55" w14:textId="1FDE49DC" w:rsidR="00163132" w:rsidRDefault="00B37104" w:rsidP="002D70D8">
      <w:pPr>
        <w:pStyle w:val="Heading1"/>
        <w:numPr>
          <w:ilvl w:val="0"/>
          <w:numId w:val="32"/>
        </w:numPr>
      </w:pPr>
      <w:r>
        <w:t xml:space="preserve">WF on </w:t>
      </w:r>
      <w:r w:rsidR="00C502A9" w:rsidRPr="00C502A9">
        <w:t>CA_n5B-n12 CA_n5B-n14 and CA_n5B-n29 MSDs with CA_n5B UL</w:t>
      </w:r>
    </w:p>
    <w:p w14:paraId="6BDB5149" w14:textId="77777777" w:rsidR="002D70D8" w:rsidRPr="002D70D8" w:rsidRDefault="002D70D8" w:rsidP="002D70D8"/>
    <w:p w14:paraId="078B9813" w14:textId="11BEC17E" w:rsidR="002D70D8" w:rsidRPr="003B55B0" w:rsidRDefault="002D70D8" w:rsidP="002D70D8">
      <w:pPr>
        <w:pStyle w:val="B1"/>
        <w:ind w:left="0" w:firstLine="0"/>
        <w:rPr>
          <w:sz w:val="24"/>
          <w:szCs w:val="24"/>
          <w:u w:val="single"/>
          <w:lang w:eastAsia="zh-CN"/>
        </w:rPr>
      </w:pPr>
      <w:r w:rsidRPr="003B55B0">
        <w:rPr>
          <w:b/>
          <w:sz w:val="24"/>
          <w:szCs w:val="24"/>
          <w:u w:val="single"/>
          <w:lang w:eastAsia="zh-CN"/>
        </w:rPr>
        <w:t>&lt;</w:t>
      </w:r>
      <w:r>
        <w:rPr>
          <w:b/>
          <w:sz w:val="24"/>
          <w:szCs w:val="24"/>
          <w:u w:val="single"/>
          <w:lang w:eastAsia="zh-CN"/>
        </w:rPr>
        <w:t>Background</w:t>
      </w:r>
      <w:r w:rsidRPr="003B55B0">
        <w:rPr>
          <w:b/>
          <w:sz w:val="24"/>
          <w:szCs w:val="24"/>
          <w:u w:val="single"/>
          <w:lang w:eastAsia="zh-CN"/>
        </w:rPr>
        <w:t xml:space="preserve"> &gt;</w:t>
      </w:r>
      <w:r w:rsidRPr="003B55B0">
        <w:rPr>
          <w:sz w:val="24"/>
          <w:szCs w:val="24"/>
          <w:u w:val="single"/>
          <w:lang w:eastAsia="zh-CN"/>
        </w:rPr>
        <w:t>:</w:t>
      </w:r>
    </w:p>
    <w:p w14:paraId="60405A8A" w14:textId="77777777" w:rsidR="002D70D8" w:rsidRPr="002D70D8" w:rsidRDefault="002D70D8" w:rsidP="002D70D8">
      <w:pPr>
        <w:pStyle w:val="ListParagraph"/>
        <w:ind w:left="360" w:firstLineChars="0" w:firstLine="0"/>
      </w:pPr>
    </w:p>
    <w:p w14:paraId="192F95E4" w14:textId="77777777" w:rsidR="00C502A9" w:rsidRPr="00C502A9" w:rsidRDefault="00C502A9" w:rsidP="00C502A9">
      <w:pPr>
        <w:overflowPunct/>
        <w:autoSpaceDE/>
        <w:autoSpaceDN/>
        <w:adjustRightInd/>
        <w:spacing w:after="0"/>
        <w:textAlignment w:val="auto"/>
        <w:rPr>
          <w:rFonts w:eastAsia="DengXian"/>
          <w:b/>
          <w:u w:val="single"/>
          <w:lang w:eastAsia="ko-KR"/>
        </w:rPr>
      </w:pPr>
      <w:r w:rsidRPr="00C502A9">
        <w:rPr>
          <w:rFonts w:eastAsia="DengXian"/>
          <w:b/>
          <w:u w:val="single"/>
          <w:lang w:eastAsia="ko-KR"/>
        </w:rPr>
        <w:t>Issue 1-2: CA_n5B-n12 CA_n5B-n14 and CA_n5B-n29 MSDs with CA_n5B UL</w:t>
      </w:r>
    </w:p>
    <w:p w14:paraId="04A01554" w14:textId="315B5915" w:rsidR="00C502A9" w:rsidRDefault="00C502A9" w:rsidP="00C502A9">
      <w:pPr>
        <w:overflowPunct/>
        <w:autoSpaceDE/>
        <w:autoSpaceDN/>
        <w:ind w:left="426"/>
        <w:textAlignment w:val="auto"/>
        <w:rPr>
          <w:b/>
          <w:szCs w:val="24"/>
          <w:lang w:val="en-US" w:eastAsia="zh-CN"/>
        </w:rPr>
      </w:pPr>
    </w:p>
    <w:p w14:paraId="2BB2F32D" w14:textId="77777777" w:rsidR="00701BA2" w:rsidRDefault="00701BA2" w:rsidP="00701BA2">
      <w:pPr>
        <w:spacing w:after="0"/>
        <w:rPr>
          <w:b/>
          <w:bCs/>
          <w:lang w:val="en-US"/>
        </w:rPr>
      </w:pPr>
      <w:r>
        <w:rPr>
          <w:b/>
          <w:bCs/>
        </w:rPr>
        <w:t>Proposal:</w:t>
      </w:r>
    </w:p>
    <w:p w14:paraId="0B27DAFF" w14:textId="77777777" w:rsidR="00701BA2" w:rsidRDefault="00701BA2" w:rsidP="00701BA2">
      <w:pPr>
        <w:pStyle w:val="ListParagraph"/>
        <w:numPr>
          <w:ilvl w:val="0"/>
          <w:numId w:val="36"/>
        </w:numPr>
        <w:overflowPunct/>
        <w:autoSpaceDE/>
        <w:adjustRightInd/>
        <w:spacing w:after="0" w:line="254" w:lineRule="auto"/>
        <w:ind w:firstLineChars="0"/>
        <w:contextualSpacing/>
        <w:textAlignment w:val="auto"/>
        <w:rPr>
          <w:b/>
          <w:bCs/>
          <w:lang w:eastAsia="zh-CN"/>
        </w:rPr>
      </w:pPr>
      <w:r>
        <w:rPr>
          <w:b/>
          <w:bCs/>
          <w:lang w:eastAsia="zh-CN"/>
        </w:rPr>
        <w:t>MSD due to IMDs of intra band CA_n5B UL should be specified for CA_n5B-n12, CA_n5B-n14 and CA_n5B-n29</w:t>
      </w:r>
    </w:p>
    <w:p w14:paraId="13090D5B" w14:textId="77777777" w:rsidR="00701BA2" w:rsidRDefault="00701BA2" w:rsidP="00701BA2">
      <w:pPr>
        <w:pStyle w:val="ListParagraph"/>
        <w:numPr>
          <w:ilvl w:val="1"/>
          <w:numId w:val="36"/>
        </w:numPr>
        <w:overflowPunct/>
        <w:autoSpaceDE/>
        <w:adjustRightInd/>
        <w:spacing w:after="0" w:line="254" w:lineRule="auto"/>
        <w:ind w:firstLineChars="0"/>
        <w:contextualSpacing/>
        <w:textAlignment w:val="auto"/>
        <w:rPr>
          <w:b/>
          <w:bCs/>
          <w:lang w:eastAsia="zh-CN"/>
        </w:rPr>
      </w:pPr>
      <w:r>
        <w:rPr>
          <w:b/>
          <w:bCs/>
          <w:lang w:eastAsia="zh-CN"/>
        </w:rPr>
        <w:t>Using total RB allocation equal to the REFSENS UL configuration (10RB+10RB in this case) as an exception for LBLB combinations</w:t>
      </w:r>
    </w:p>
    <w:p w14:paraId="5D520FAF" w14:textId="77777777" w:rsidR="00701BA2" w:rsidRDefault="00701BA2" w:rsidP="00701BA2">
      <w:pPr>
        <w:pStyle w:val="ListParagraph"/>
        <w:numPr>
          <w:ilvl w:val="1"/>
          <w:numId w:val="36"/>
        </w:numPr>
        <w:overflowPunct/>
        <w:autoSpaceDE/>
        <w:adjustRightInd/>
        <w:spacing w:after="0" w:line="254" w:lineRule="auto"/>
        <w:ind w:firstLineChars="0"/>
        <w:contextualSpacing/>
        <w:textAlignment w:val="auto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Alternatively, wait for another meeting to evaluate the “regular” 1RB+1RB allocation </w:t>
      </w:r>
    </w:p>
    <w:p w14:paraId="30308C2F" w14:textId="77777777" w:rsidR="00701BA2" w:rsidRDefault="00701BA2" w:rsidP="00701BA2">
      <w:pPr>
        <w:pStyle w:val="ListParagraph"/>
        <w:numPr>
          <w:ilvl w:val="0"/>
          <w:numId w:val="36"/>
        </w:numPr>
        <w:overflowPunct/>
        <w:autoSpaceDE/>
        <w:adjustRightInd/>
        <w:spacing w:after="0" w:line="254" w:lineRule="auto"/>
        <w:ind w:firstLineChars="0"/>
        <w:contextualSpacing/>
        <w:textAlignment w:val="auto"/>
        <w:rPr>
          <w:b/>
          <w:bCs/>
          <w:lang w:eastAsia="zh-CN"/>
        </w:rPr>
      </w:pPr>
      <w:r>
        <w:rPr>
          <w:b/>
          <w:bCs/>
          <w:lang w:eastAsia="zh-CN"/>
        </w:rPr>
        <w:t>Cross-band MSD of n5 UL for CA_n5B-n12, CA_n5B-n14 and CA_n5B-n29 can be ignored</w:t>
      </w:r>
    </w:p>
    <w:p w14:paraId="517EB839" w14:textId="77777777" w:rsidR="00701BA2" w:rsidRDefault="00701BA2" w:rsidP="00701BA2">
      <w:pPr>
        <w:spacing w:after="0"/>
        <w:rPr>
          <w:b/>
          <w:bCs/>
          <w:lang w:eastAsia="zh-CN"/>
        </w:rPr>
      </w:pPr>
    </w:p>
    <w:p w14:paraId="056E31AF" w14:textId="77777777" w:rsidR="00701BA2" w:rsidRDefault="00701BA2" w:rsidP="00701BA2">
      <w:pPr>
        <w:spacing w:after="0"/>
        <w:rPr>
          <w:b/>
          <w:bCs/>
          <w:lang w:eastAsia="zh-CN"/>
        </w:rPr>
      </w:pPr>
      <w:r>
        <w:rPr>
          <w:b/>
          <w:bCs/>
          <w:lang w:eastAsia="zh-CN"/>
        </w:rPr>
        <w:t>Proposal for MSD based on 10RB+10RB UL allocation: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4"/>
        <w:gridCol w:w="720"/>
        <w:gridCol w:w="720"/>
        <w:gridCol w:w="900"/>
        <w:gridCol w:w="1890"/>
        <w:gridCol w:w="810"/>
        <w:gridCol w:w="810"/>
        <w:gridCol w:w="900"/>
        <w:gridCol w:w="1791"/>
      </w:tblGrid>
      <w:tr w:rsidR="00701BA2" w14:paraId="29CC5CEF" w14:textId="77777777" w:rsidTr="00701BA2">
        <w:trPr>
          <w:trHeight w:val="20"/>
          <w:jc w:val="center"/>
        </w:trPr>
        <w:tc>
          <w:tcPr>
            <w:tcW w:w="80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4CB48" w14:textId="77777777" w:rsidR="00701BA2" w:rsidRDefault="00701BA2">
            <w:pPr>
              <w:pStyle w:val="TAH"/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A778A6" w14:textId="77777777" w:rsidR="00701BA2" w:rsidRDefault="00701BA2">
            <w:pPr>
              <w:pStyle w:val="TAH"/>
            </w:pPr>
            <w:r>
              <w:t>Source of IMD</w:t>
            </w:r>
          </w:p>
        </w:tc>
      </w:tr>
      <w:tr w:rsidR="00701BA2" w14:paraId="19302236" w14:textId="77777777" w:rsidTr="00701BA2">
        <w:trPr>
          <w:trHeight w:val="648"/>
          <w:jc w:val="center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1491" w14:textId="77777777" w:rsidR="00701BA2" w:rsidRDefault="00701BA2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</w:t>
            </w:r>
            <w:r>
              <w:rPr>
                <w:lang w:eastAsia="zh-CN"/>
              </w:rPr>
              <w:t>CA band combination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FCD0E" w14:textId="77777777" w:rsidR="00701BA2" w:rsidRDefault="00701BA2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band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A456A" w14:textId="77777777" w:rsidR="00701BA2" w:rsidRDefault="00701BA2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B73F" w14:textId="77777777" w:rsidR="00701BA2" w:rsidRDefault="00701BA2">
            <w:pPr>
              <w:pStyle w:val="TAH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A729" w14:textId="77777777" w:rsidR="00701BA2" w:rsidRDefault="00701BA2">
            <w:pPr>
              <w:pStyle w:val="TAH"/>
            </w:pPr>
            <w:r>
              <w:t xml:space="preserve">UL </w:t>
            </w:r>
            <w:r>
              <w:br/>
              <w:t>C</w:t>
            </w:r>
            <w:r>
              <w:rPr>
                <w:vertAlign w:val="subscript"/>
              </w:rPr>
              <w:t>LRB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08281" w14:textId="77777777" w:rsidR="00701BA2" w:rsidRDefault="00701BA2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B7FAC" w14:textId="77777777" w:rsidR="00701BA2" w:rsidRDefault="00701BA2">
            <w:pPr>
              <w:pStyle w:val="TAH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D9B76" w14:textId="77777777" w:rsidR="00701BA2" w:rsidRDefault="00701BA2">
            <w:pPr>
              <w:pStyle w:val="TAH"/>
            </w:pPr>
            <w:r>
              <w:t>Duplex mode</w:t>
            </w: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DDA1" w14:textId="77777777" w:rsidR="00701BA2" w:rsidRDefault="00701BA2">
            <w:pPr>
              <w:pStyle w:val="TAH"/>
            </w:pPr>
          </w:p>
        </w:tc>
      </w:tr>
      <w:tr w:rsidR="00701BA2" w14:paraId="588FF794" w14:textId="77777777" w:rsidTr="00701BA2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9D3859" w14:textId="77777777" w:rsidR="00701BA2" w:rsidRDefault="00701B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CA_n5-n12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879A28" w14:textId="77777777" w:rsidR="00701BA2" w:rsidRDefault="00701B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B29E" w14:textId="77777777" w:rsidR="00701BA2" w:rsidRDefault="00701B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829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E392F" w14:textId="77777777" w:rsidR="00701BA2" w:rsidRDefault="00701B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7520" w14:textId="77777777" w:rsidR="00701BA2" w:rsidRDefault="00701B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 (RBSTART=0)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E172E" w14:textId="77777777" w:rsidR="00701BA2" w:rsidRDefault="00701B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874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C0F49" w14:textId="77777777" w:rsidR="00701BA2" w:rsidRDefault="00701BA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03399E" w14:textId="77777777" w:rsidR="00701BA2" w:rsidRDefault="00701B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C60A8F" w14:textId="77777777" w:rsidR="00701BA2" w:rsidRDefault="00701BA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</w:tr>
      <w:tr w:rsidR="00701BA2" w14:paraId="1C4985AA" w14:textId="77777777" w:rsidTr="00701BA2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19BB43" w14:textId="77777777" w:rsidR="00701BA2" w:rsidRDefault="00701BA2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1D2A8" w14:textId="77777777" w:rsidR="00701BA2" w:rsidRDefault="00701BA2">
            <w:pPr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3E4A" w14:textId="77777777" w:rsidR="00701BA2" w:rsidRDefault="00701BA2">
            <w:pPr>
              <w:pStyle w:val="TAC"/>
              <w:rPr>
                <w:rFonts w:eastAsiaTheme="minorHAnsi" w:cstheme="minorBidi"/>
                <w:szCs w:val="22"/>
                <w:lang w:val="x-none" w:eastAsia="zh-CN"/>
              </w:rPr>
            </w:pPr>
            <w:r>
              <w:rPr>
                <w:lang w:eastAsia="zh-CN"/>
              </w:rPr>
              <w:t>839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16CC2" w14:textId="77777777" w:rsidR="00701BA2" w:rsidRDefault="00701BA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61A14" w14:textId="77777777" w:rsidR="00701BA2" w:rsidRDefault="00701B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 (RBSTART=42)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355AB" w14:textId="77777777" w:rsidR="00701BA2" w:rsidRDefault="00701B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884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A6A3F" w14:textId="77777777" w:rsidR="00701BA2" w:rsidRDefault="00701BA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AC6BB" w14:textId="77777777" w:rsidR="00701BA2" w:rsidRDefault="00701BA2">
            <w:pPr>
              <w:rPr>
                <w:lang w:eastAsia="ja-JP"/>
              </w:rPr>
            </w:pP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6D797" w14:textId="77777777" w:rsidR="00701BA2" w:rsidRDefault="00701BA2">
            <w:pPr>
              <w:spacing w:after="0"/>
              <w:rPr>
                <w:rFonts w:eastAsia="SimSun"/>
                <w:lang w:val="en-US"/>
              </w:rPr>
            </w:pPr>
          </w:p>
        </w:tc>
      </w:tr>
      <w:tr w:rsidR="00701BA2" w14:paraId="576785B9" w14:textId="77777777" w:rsidTr="00701BA2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7B03" w14:textId="77777777" w:rsidR="00701BA2" w:rsidRDefault="00701BA2">
            <w:pPr>
              <w:pStyle w:val="TAC"/>
              <w:rPr>
                <w:rFonts w:eastAsiaTheme="minorHAnsi" w:cstheme="minorBidi"/>
                <w:szCs w:val="22"/>
                <w:lang w:val="x-none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0FB07" w14:textId="77777777" w:rsidR="00701BA2" w:rsidRDefault="00701BA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B2CAF" w14:textId="77777777" w:rsidR="00701BA2" w:rsidRDefault="00701B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E1A0F" w14:textId="77777777" w:rsidR="00701BA2" w:rsidRDefault="00701B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54D2" w14:textId="77777777" w:rsidR="00701BA2" w:rsidRDefault="00701B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A592" w14:textId="77777777" w:rsidR="00701BA2" w:rsidRDefault="00701B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743.5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0D576" w14:textId="77777777" w:rsidR="00701BA2" w:rsidRDefault="00701BA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7.3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17B7" w14:textId="77777777" w:rsidR="00701BA2" w:rsidRDefault="00701B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C8719" w14:textId="77777777" w:rsidR="00701BA2" w:rsidRDefault="00701BA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IMD9</w:t>
            </w:r>
          </w:p>
        </w:tc>
      </w:tr>
      <w:tr w:rsidR="00701BA2" w14:paraId="69096D28" w14:textId="77777777" w:rsidTr="00701BA2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81FA86" w14:textId="77777777" w:rsidR="00701BA2" w:rsidRDefault="00701B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CA_n5-n14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74CB3C" w14:textId="77777777" w:rsidR="00701BA2" w:rsidRDefault="00701B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58D7E" w14:textId="77777777" w:rsidR="00701BA2" w:rsidRDefault="00701B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829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20CAA" w14:textId="77777777" w:rsidR="00701BA2" w:rsidRDefault="00701B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CB332" w14:textId="77777777" w:rsidR="00701BA2" w:rsidRDefault="00701B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 (RBSTART=0)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34C0B" w14:textId="77777777" w:rsidR="00701BA2" w:rsidRDefault="00701B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874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93BC2" w14:textId="77777777" w:rsidR="00701BA2" w:rsidRDefault="00701BA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563B53" w14:textId="77777777" w:rsidR="00701BA2" w:rsidRDefault="00701B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2E9B51" w14:textId="77777777" w:rsidR="00701BA2" w:rsidRDefault="00701BA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</w:tr>
      <w:tr w:rsidR="00701BA2" w14:paraId="4BAB09C9" w14:textId="77777777" w:rsidTr="00701BA2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AD85C1" w14:textId="77777777" w:rsidR="00701BA2" w:rsidRDefault="00701BA2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F803" w14:textId="77777777" w:rsidR="00701BA2" w:rsidRDefault="00701BA2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735BA" w14:textId="77777777" w:rsidR="00701BA2" w:rsidRDefault="00701B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839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E19D" w14:textId="77777777" w:rsidR="00701BA2" w:rsidRDefault="00701B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FF616" w14:textId="77777777" w:rsidR="00701BA2" w:rsidRDefault="00701B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 (RBSTART=42)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090B7" w14:textId="77777777" w:rsidR="00701BA2" w:rsidRDefault="00701B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884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CBDCE" w14:textId="77777777" w:rsidR="00701BA2" w:rsidRDefault="00701BA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7574" w14:textId="77777777" w:rsidR="00701BA2" w:rsidRDefault="00701BA2">
            <w:pPr>
              <w:pStyle w:val="TAC"/>
              <w:rPr>
                <w:lang w:eastAsia="zh-CN"/>
              </w:rPr>
            </w:pP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D974" w14:textId="77777777" w:rsidR="00701BA2" w:rsidRDefault="00701BA2">
            <w:pPr>
              <w:pStyle w:val="TAC"/>
              <w:rPr>
                <w:lang w:eastAsia="ja-JP"/>
              </w:rPr>
            </w:pPr>
          </w:p>
        </w:tc>
      </w:tr>
      <w:tr w:rsidR="00701BA2" w14:paraId="60C1CF1E" w14:textId="77777777" w:rsidTr="00701BA2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4B44" w14:textId="77777777" w:rsidR="00701BA2" w:rsidRDefault="00701BA2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7B72" w14:textId="77777777" w:rsidR="00701BA2" w:rsidRDefault="00701B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B951C" w14:textId="77777777" w:rsidR="00701BA2" w:rsidRDefault="00701B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44510" w14:textId="77777777" w:rsidR="00701BA2" w:rsidRDefault="00701B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A5440" w14:textId="77777777" w:rsidR="00701BA2" w:rsidRDefault="00701B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EE222" w14:textId="77777777" w:rsidR="00701BA2" w:rsidRDefault="00701B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765.5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605BF" w14:textId="77777777" w:rsidR="00701BA2" w:rsidRDefault="00701BA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11.5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75098" w14:textId="77777777" w:rsidR="00701BA2" w:rsidRDefault="00701B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BB9C1" w14:textId="77777777" w:rsidR="00701BA2" w:rsidRDefault="00701BA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IMD7</w:t>
            </w:r>
          </w:p>
        </w:tc>
      </w:tr>
      <w:tr w:rsidR="00701BA2" w14:paraId="05F27053" w14:textId="77777777" w:rsidTr="00701BA2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339FF9" w14:textId="76B4CC60" w:rsidR="00701BA2" w:rsidRDefault="00701B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CA_n5-n</w:t>
            </w:r>
            <w:r w:rsidR="008A45C6">
              <w:rPr>
                <w:lang w:eastAsia="zh-CN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8CC06B" w14:textId="77777777" w:rsidR="00701BA2" w:rsidRDefault="00701B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E7BC0" w14:textId="77777777" w:rsidR="00701BA2" w:rsidRDefault="00701B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829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E350A" w14:textId="77777777" w:rsidR="00701BA2" w:rsidRDefault="00701B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594A0" w14:textId="77777777" w:rsidR="00701BA2" w:rsidRDefault="00701B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 (RBSTART=0)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AFB7" w14:textId="77777777" w:rsidR="00701BA2" w:rsidRDefault="00701B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874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8E768" w14:textId="77777777" w:rsidR="00701BA2" w:rsidRDefault="00701BA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525827" w14:textId="77777777" w:rsidR="00701BA2" w:rsidRDefault="00701B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0C7BB3" w14:textId="77777777" w:rsidR="00701BA2" w:rsidRDefault="00701BA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</w:tr>
      <w:tr w:rsidR="00701BA2" w14:paraId="65D09DA4" w14:textId="77777777" w:rsidTr="00701BA2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CBE204" w14:textId="77777777" w:rsidR="00701BA2" w:rsidRDefault="00701BA2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8054" w14:textId="77777777" w:rsidR="00701BA2" w:rsidRDefault="00701BA2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9FE4A" w14:textId="77777777" w:rsidR="00701BA2" w:rsidRDefault="00701B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839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D4CAD" w14:textId="77777777" w:rsidR="00701BA2" w:rsidRDefault="00701B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362FC" w14:textId="77777777" w:rsidR="00701BA2" w:rsidRDefault="00701B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 (RBSTART=42)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94B18" w14:textId="77777777" w:rsidR="00701BA2" w:rsidRDefault="00701B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884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2A0A0" w14:textId="77777777" w:rsidR="00701BA2" w:rsidRDefault="00701BA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E9D9" w14:textId="77777777" w:rsidR="00701BA2" w:rsidRDefault="00701BA2">
            <w:pPr>
              <w:pStyle w:val="TAC"/>
              <w:rPr>
                <w:lang w:eastAsia="zh-CN"/>
              </w:rPr>
            </w:pP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0DDE" w14:textId="77777777" w:rsidR="00701BA2" w:rsidRDefault="00701BA2">
            <w:pPr>
              <w:pStyle w:val="TAC"/>
              <w:rPr>
                <w:lang w:eastAsia="ja-JP"/>
              </w:rPr>
            </w:pPr>
          </w:p>
        </w:tc>
      </w:tr>
      <w:tr w:rsidR="00701BA2" w14:paraId="749E88B6" w14:textId="77777777" w:rsidTr="00701BA2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8BED" w14:textId="77777777" w:rsidR="00701BA2" w:rsidRDefault="00701BA2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0BEE5" w14:textId="77777777" w:rsidR="00701BA2" w:rsidRDefault="00701B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08B9" w14:textId="77777777" w:rsidR="00701BA2" w:rsidRDefault="00701B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35728" w14:textId="77777777" w:rsidR="00701BA2" w:rsidRDefault="00701B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6AFB" w14:textId="77777777" w:rsidR="00701BA2" w:rsidRDefault="00701B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BFAAC" w14:textId="77777777" w:rsidR="00701BA2" w:rsidRDefault="00701B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725.5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C6A01" w14:textId="77777777" w:rsidR="00701BA2" w:rsidRDefault="00701BA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9A2F" w14:textId="77777777" w:rsidR="00701BA2" w:rsidRDefault="00701B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6AD2E" w14:textId="77777777" w:rsidR="00701BA2" w:rsidRDefault="00701BA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IMD11</w:t>
            </w:r>
          </w:p>
        </w:tc>
      </w:tr>
    </w:tbl>
    <w:p w14:paraId="340C94F3" w14:textId="77777777" w:rsidR="00701BA2" w:rsidRDefault="00701BA2" w:rsidP="00C502A9">
      <w:pPr>
        <w:overflowPunct/>
        <w:autoSpaceDE/>
        <w:autoSpaceDN/>
        <w:ind w:left="426"/>
        <w:textAlignment w:val="auto"/>
        <w:rPr>
          <w:b/>
          <w:szCs w:val="24"/>
          <w:lang w:val="en-US" w:eastAsia="zh-CN"/>
        </w:rPr>
      </w:pPr>
    </w:p>
    <w:p w14:paraId="766C889B" w14:textId="77777777" w:rsidR="00701BA2" w:rsidRDefault="00701BA2" w:rsidP="00701BA2">
      <w:pPr>
        <w:overflowPunct/>
        <w:autoSpaceDE/>
        <w:autoSpaceDN/>
        <w:textAlignment w:val="auto"/>
        <w:rPr>
          <w:b/>
          <w:szCs w:val="24"/>
          <w:lang w:val="en-US" w:eastAsia="zh-CN"/>
        </w:rPr>
      </w:pPr>
    </w:p>
    <w:p w14:paraId="4B67605F" w14:textId="77777777" w:rsidR="00701BA2" w:rsidRDefault="00701BA2" w:rsidP="00701BA2">
      <w:pPr>
        <w:overflowPunct/>
        <w:autoSpaceDE/>
        <w:autoSpaceDN/>
        <w:textAlignment w:val="auto"/>
        <w:rPr>
          <w:b/>
          <w:szCs w:val="24"/>
          <w:lang w:val="en-US" w:eastAsia="zh-CN"/>
        </w:rPr>
      </w:pPr>
    </w:p>
    <w:p w14:paraId="6969558C" w14:textId="77777777" w:rsidR="00701BA2" w:rsidRDefault="00701BA2" w:rsidP="00701BA2">
      <w:pPr>
        <w:overflowPunct/>
        <w:autoSpaceDE/>
        <w:autoSpaceDN/>
        <w:textAlignment w:val="auto"/>
        <w:rPr>
          <w:b/>
          <w:szCs w:val="24"/>
          <w:lang w:val="en-US" w:eastAsia="zh-CN"/>
        </w:rPr>
      </w:pPr>
    </w:p>
    <w:p w14:paraId="6FA33715" w14:textId="77777777" w:rsidR="00701BA2" w:rsidRDefault="00701BA2" w:rsidP="00701BA2">
      <w:pPr>
        <w:overflowPunct/>
        <w:autoSpaceDE/>
        <w:autoSpaceDN/>
        <w:textAlignment w:val="auto"/>
        <w:rPr>
          <w:b/>
          <w:szCs w:val="24"/>
          <w:lang w:val="en-US" w:eastAsia="zh-CN"/>
        </w:rPr>
      </w:pPr>
    </w:p>
    <w:p w14:paraId="046C072A" w14:textId="77777777" w:rsidR="00701BA2" w:rsidRDefault="00701BA2" w:rsidP="00701BA2">
      <w:pPr>
        <w:overflowPunct/>
        <w:autoSpaceDE/>
        <w:autoSpaceDN/>
        <w:textAlignment w:val="auto"/>
        <w:rPr>
          <w:b/>
          <w:szCs w:val="24"/>
          <w:lang w:val="en-US" w:eastAsia="zh-CN"/>
        </w:rPr>
      </w:pPr>
    </w:p>
    <w:p w14:paraId="3394FBEE" w14:textId="77777777" w:rsidR="00701BA2" w:rsidRDefault="00701BA2" w:rsidP="00701BA2">
      <w:pPr>
        <w:overflowPunct/>
        <w:autoSpaceDE/>
        <w:autoSpaceDN/>
        <w:textAlignment w:val="auto"/>
        <w:rPr>
          <w:b/>
          <w:szCs w:val="24"/>
          <w:lang w:val="en-US" w:eastAsia="zh-CN"/>
        </w:rPr>
      </w:pPr>
    </w:p>
    <w:p w14:paraId="6FFD5523" w14:textId="77777777" w:rsidR="00701BA2" w:rsidRDefault="00701BA2" w:rsidP="00701BA2">
      <w:pPr>
        <w:overflowPunct/>
        <w:autoSpaceDE/>
        <w:autoSpaceDN/>
        <w:textAlignment w:val="auto"/>
        <w:rPr>
          <w:b/>
          <w:szCs w:val="24"/>
          <w:lang w:val="en-US" w:eastAsia="zh-CN"/>
        </w:rPr>
      </w:pPr>
    </w:p>
    <w:p w14:paraId="1EA8FC9E" w14:textId="77777777" w:rsidR="00701BA2" w:rsidRPr="00701BA2" w:rsidRDefault="00701BA2" w:rsidP="00701BA2">
      <w:pPr>
        <w:overflowPunct/>
        <w:autoSpaceDE/>
        <w:autoSpaceDN/>
        <w:textAlignment w:val="auto"/>
        <w:rPr>
          <w:b/>
          <w:szCs w:val="24"/>
          <w:lang w:val="en-US" w:eastAsia="zh-CN"/>
        </w:rPr>
      </w:pPr>
    </w:p>
    <w:p w14:paraId="6A22FAD8" w14:textId="77777777" w:rsidR="00793093" w:rsidRDefault="00793093" w:rsidP="003B55B0">
      <w:pPr>
        <w:pStyle w:val="B1"/>
        <w:ind w:hanging="568"/>
        <w:rPr>
          <w:sz w:val="24"/>
          <w:szCs w:val="24"/>
          <w:u w:val="single"/>
          <w:lang w:eastAsia="zh-CN"/>
        </w:rPr>
      </w:pPr>
      <w:r w:rsidRPr="003B55B0">
        <w:rPr>
          <w:b/>
          <w:sz w:val="24"/>
          <w:szCs w:val="24"/>
          <w:u w:val="single"/>
          <w:lang w:eastAsia="zh-CN"/>
        </w:rPr>
        <w:lastRenderedPageBreak/>
        <w:t>&lt;Way forward &gt;</w:t>
      </w:r>
      <w:r w:rsidRPr="003B55B0">
        <w:rPr>
          <w:sz w:val="24"/>
          <w:szCs w:val="24"/>
          <w:u w:val="single"/>
          <w:lang w:eastAsia="zh-CN"/>
        </w:rPr>
        <w:t>:</w:t>
      </w:r>
    </w:p>
    <w:p w14:paraId="08CAFBEC" w14:textId="77777777" w:rsidR="002D70D8" w:rsidRPr="003B55B0" w:rsidRDefault="002D70D8" w:rsidP="003B55B0">
      <w:pPr>
        <w:pStyle w:val="B1"/>
        <w:ind w:hanging="568"/>
        <w:rPr>
          <w:sz w:val="24"/>
          <w:szCs w:val="24"/>
          <w:u w:val="single"/>
          <w:lang w:eastAsia="zh-CN"/>
        </w:rPr>
      </w:pPr>
    </w:p>
    <w:p w14:paraId="5A2C01FE" w14:textId="72C8762C" w:rsidR="000D0E0C" w:rsidRPr="000D0E0C" w:rsidRDefault="00701BA2" w:rsidP="000D0E0C">
      <w:pPr>
        <w:numPr>
          <w:ilvl w:val="0"/>
          <w:numId w:val="33"/>
        </w:numPr>
        <w:overflowPunct/>
        <w:autoSpaceDE/>
        <w:autoSpaceDN/>
        <w:adjustRightInd/>
        <w:textAlignment w:val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 xml:space="preserve">The following </w:t>
      </w:r>
      <w:r w:rsidR="00AB5821">
        <w:rPr>
          <w:szCs w:val="24"/>
          <w:lang w:val="en-US" w:eastAsia="zh-CN"/>
        </w:rPr>
        <w:t>option is</w:t>
      </w:r>
      <w:r>
        <w:rPr>
          <w:szCs w:val="24"/>
          <w:lang w:val="en-US" w:eastAsia="zh-CN"/>
        </w:rPr>
        <w:t xml:space="preserve"> presented as a WF.</w:t>
      </w:r>
    </w:p>
    <w:p w14:paraId="3C2E4DAD" w14:textId="77777777" w:rsidR="00701BA2" w:rsidRPr="00F139B9" w:rsidRDefault="00701BA2" w:rsidP="00701BA2">
      <w:pPr>
        <w:numPr>
          <w:ilvl w:val="1"/>
          <w:numId w:val="33"/>
        </w:numPr>
        <w:overflowPunct/>
        <w:autoSpaceDE/>
        <w:autoSpaceDN/>
        <w:textAlignment w:val="auto"/>
        <w:rPr>
          <w:szCs w:val="24"/>
          <w:lang w:val="en-US" w:eastAsia="zh-CN"/>
        </w:rPr>
      </w:pPr>
      <w:r w:rsidRPr="00F139B9">
        <w:rPr>
          <w:szCs w:val="24"/>
          <w:lang w:val="en-US" w:eastAsia="zh-CN"/>
        </w:rPr>
        <w:t>Option 1:</w:t>
      </w:r>
      <w:r>
        <w:rPr>
          <w:szCs w:val="24"/>
          <w:lang w:val="en-US" w:eastAsia="zh-CN"/>
        </w:rPr>
        <w:t xml:space="preserve"> Use UL configuration 1RB+ 1RB (Equal PSD) to align with existing specification in 38.101-1 </w:t>
      </w:r>
    </w:p>
    <w:p w14:paraId="6724A7D1" w14:textId="4390EEE0" w:rsidR="00701BA2" w:rsidRPr="00701BA2" w:rsidRDefault="00701BA2" w:rsidP="00701BA2">
      <w:pPr>
        <w:numPr>
          <w:ilvl w:val="2"/>
          <w:numId w:val="33"/>
        </w:numPr>
        <w:overflowPunct/>
        <w:autoSpaceDE/>
        <w:autoSpaceDN/>
        <w:textAlignment w:val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 xml:space="preserve">Finalize IMD order and DL frequency test point if necessary. </w:t>
      </w:r>
      <w:r w:rsidR="00AB5821">
        <w:rPr>
          <w:szCs w:val="24"/>
          <w:lang w:val="en-US" w:eastAsia="zh-CN"/>
        </w:rPr>
        <w:t xml:space="preserve">Adjust RB start position if necessary to center IMD noise. </w:t>
      </w:r>
      <w:r w:rsidRPr="00701BA2">
        <w:rPr>
          <w:szCs w:val="24"/>
          <w:lang w:val="en-US" w:eastAsia="zh-CN"/>
        </w:rPr>
        <w:t>Determine MSD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4"/>
        <w:gridCol w:w="720"/>
        <w:gridCol w:w="720"/>
        <w:gridCol w:w="900"/>
        <w:gridCol w:w="1890"/>
        <w:gridCol w:w="810"/>
        <w:gridCol w:w="810"/>
        <w:gridCol w:w="900"/>
        <w:gridCol w:w="1791"/>
      </w:tblGrid>
      <w:tr w:rsidR="00701BA2" w14:paraId="708637A4" w14:textId="77777777" w:rsidTr="000F15B0">
        <w:trPr>
          <w:trHeight w:val="20"/>
          <w:jc w:val="center"/>
        </w:trPr>
        <w:tc>
          <w:tcPr>
            <w:tcW w:w="80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41BB" w14:textId="77777777" w:rsidR="00701BA2" w:rsidRDefault="00701BA2" w:rsidP="000F15B0">
            <w:pPr>
              <w:pStyle w:val="TAH"/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7E621A" w14:textId="77777777" w:rsidR="00701BA2" w:rsidRDefault="00701BA2" w:rsidP="000F15B0">
            <w:pPr>
              <w:pStyle w:val="TAH"/>
            </w:pPr>
            <w:r>
              <w:t>Source of IMD</w:t>
            </w:r>
          </w:p>
        </w:tc>
      </w:tr>
      <w:tr w:rsidR="00701BA2" w14:paraId="71642BCB" w14:textId="77777777" w:rsidTr="000F15B0">
        <w:trPr>
          <w:trHeight w:val="648"/>
          <w:jc w:val="center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17142" w14:textId="77777777" w:rsidR="00701BA2" w:rsidRDefault="00701BA2" w:rsidP="000F15B0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</w:t>
            </w:r>
            <w:r>
              <w:rPr>
                <w:lang w:eastAsia="zh-CN"/>
              </w:rPr>
              <w:t>CA band combination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D35D" w14:textId="77777777" w:rsidR="00701BA2" w:rsidRDefault="00701BA2" w:rsidP="000F15B0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band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336DB" w14:textId="77777777" w:rsidR="00701BA2" w:rsidRDefault="00701BA2" w:rsidP="000F15B0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3F81" w14:textId="77777777" w:rsidR="00701BA2" w:rsidRDefault="00701BA2" w:rsidP="000F15B0">
            <w:pPr>
              <w:pStyle w:val="TAH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3F2E" w14:textId="77777777" w:rsidR="00701BA2" w:rsidRDefault="00701BA2" w:rsidP="000F15B0">
            <w:pPr>
              <w:pStyle w:val="TAH"/>
            </w:pPr>
            <w:r>
              <w:t xml:space="preserve">UL </w:t>
            </w:r>
            <w:r>
              <w:br/>
              <w:t>C</w:t>
            </w:r>
            <w:r>
              <w:rPr>
                <w:vertAlign w:val="subscript"/>
              </w:rPr>
              <w:t>LRB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DC9B7" w14:textId="77777777" w:rsidR="00701BA2" w:rsidRDefault="00701BA2" w:rsidP="000F15B0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02AA7" w14:textId="77777777" w:rsidR="00701BA2" w:rsidRDefault="00701BA2" w:rsidP="000F15B0">
            <w:pPr>
              <w:pStyle w:val="TAH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12DA" w14:textId="77777777" w:rsidR="00701BA2" w:rsidRDefault="00701BA2" w:rsidP="000F15B0">
            <w:pPr>
              <w:pStyle w:val="TAH"/>
            </w:pPr>
            <w:r>
              <w:t>Duplex mode</w:t>
            </w: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E1ED" w14:textId="77777777" w:rsidR="00701BA2" w:rsidRDefault="00701BA2" w:rsidP="000F15B0">
            <w:pPr>
              <w:pStyle w:val="TAH"/>
            </w:pPr>
          </w:p>
        </w:tc>
      </w:tr>
      <w:tr w:rsidR="00701BA2" w14:paraId="756BC7C2" w14:textId="77777777" w:rsidTr="000F15B0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F0FDC3" w14:textId="77777777" w:rsidR="00701BA2" w:rsidRDefault="00701BA2" w:rsidP="000F1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CA_n5-n12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43F4C8" w14:textId="77777777" w:rsidR="00701BA2" w:rsidRDefault="00701BA2" w:rsidP="000F1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29FC9" w14:textId="77777777" w:rsidR="00701BA2" w:rsidRDefault="00701BA2" w:rsidP="000F1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829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890B4" w14:textId="77777777" w:rsidR="00701BA2" w:rsidRDefault="00701BA2" w:rsidP="000F1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40316" w14:textId="25F27D3C" w:rsidR="00701BA2" w:rsidRDefault="00701BA2" w:rsidP="000F1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 (RBSTART=</w:t>
            </w:r>
            <w:r w:rsidR="00AB5821">
              <w:rPr>
                <w:lang w:eastAsia="zh-CN"/>
              </w:rPr>
              <w:t>[</w:t>
            </w:r>
            <w:r>
              <w:rPr>
                <w:lang w:eastAsia="zh-CN"/>
              </w:rPr>
              <w:t>0</w:t>
            </w:r>
            <w:r w:rsidR="00AB5821">
              <w:rPr>
                <w:lang w:eastAsia="zh-CN"/>
              </w:rPr>
              <w:t>]</w:t>
            </w:r>
            <w:r>
              <w:rPr>
                <w:lang w:eastAsia="zh-CN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73796" w14:textId="77777777" w:rsidR="00701BA2" w:rsidRDefault="00701BA2" w:rsidP="000F1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874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521B" w14:textId="77777777" w:rsidR="00701BA2" w:rsidRDefault="00701BA2" w:rsidP="000F15B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269CC5" w14:textId="77777777" w:rsidR="00701BA2" w:rsidRDefault="00701BA2" w:rsidP="000F1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58E592" w14:textId="77777777" w:rsidR="00701BA2" w:rsidRDefault="00701BA2" w:rsidP="000F15B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</w:tr>
      <w:tr w:rsidR="00701BA2" w14:paraId="13754728" w14:textId="77777777" w:rsidTr="000F15B0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DB66BF" w14:textId="77777777" w:rsidR="00701BA2" w:rsidRDefault="00701BA2" w:rsidP="000F15B0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17E3B" w14:textId="77777777" w:rsidR="00701BA2" w:rsidRDefault="00701BA2" w:rsidP="000F15B0">
            <w:pPr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9D43" w14:textId="77777777" w:rsidR="00701BA2" w:rsidRDefault="00701BA2" w:rsidP="000F15B0">
            <w:pPr>
              <w:pStyle w:val="TAC"/>
              <w:rPr>
                <w:rFonts w:eastAsiaTheme="minorHAnsi" w:cstheme="minorBidi"/>
                <w:szCs w:val="22"/>
                <w:lang w:val="x-none" w:eastAsia="zh-CN"/>
              </w:rPr>
            </w:pPr>
            <w:r>
              <w:rPr>
                <w:lang w:eastAsia="zh-CN"/>
              </w:rPr>
              <w:t>839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1E8AE" w14:textId="77777777" w:rsidR="00701BA2" w:rsidRDefault="00701BA2" w:rsidP="000F15B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5724" w14:textId="41DCDF38" w:rsidR="00701BA2" w:rsidRDefault="00701BA2" w:rsidP="000F1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 (RBSTART=</w:t>
            </w:r>
            <w:r w:rsidR="00AB5821">
              <w:rPr>
                <w:lang w:eastAsia="zh-CN"/>
              </w:rPr>
              <w:t>[</w:t>
            </w:r>
            <w:r>
              <w:rPr>
                <w:lang w:eastAsia="zh-CN"/>
              </w:rPr>
              <w:t>52</w:t>
            </w:r>
            <w:r w:rsidR="00AB5821">
              <w:rPr>
                <w:lang w:eastAsia="zh-CN"/>
              </w:rPr>
              <w:t>]</w:t>
            </w:r>
            <w:r>
              <w:rPr>
                <w:lang w:eastAsia="zh-CN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3EAB3" w14:textId="77777777" w:rsidR="00701BA2" w:rsidRDefault="00701BA2" w:rsidP="000F1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884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FC125" w14:textId="77777777" w:rsidR="00701BA2" w:rsidRDefault="00701BA2" w:rsidP="000F15B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1ACC4" w14:textId="77777777" w:rsidR="00701BA2" w:rsidRDefault="00701BA2" w:rsidP="000F15B0">
            <w:pPr>
              <w:rPr>
                <w:lang w:eastAsia="ja-JP"/>
              </w:rPr>
            </w:pP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DACA7" w14:textId="77777777" w:rsidR="00701BA2" w:rsidRDefault="00701BA2" w:rsidP="000F15B0">
            <w:pPr>
              <w:spacing w:after="0"/>
              <w:rPr>
                <w:rFonts w:eastAsia="SimSun"/>
                <w:lang w:val="en-US"/>
              </w:rPr>
            </w:pPr>
          </w:p>
        </w:tc>
      </w:tr>
      <w:tr w:rsidR="00701BA2" w14:paraId="759B8B7A" w14:textId="77777777" w:rsidTr="000F15B0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7DC2" w14:textId="77777777" w:rsidR="00701BA2" w:rsidRDefault="00701BA2" w:rsidP="000F15B0">
            <w:pPr>
              <w:pStyle w:val="TAC"/>
              <w:rPr>
                <w:rFonts w:eastAsiaTheme="minorHAnsi" w:cstheme="minorBidi"/>
                <w:szCs w:val="22"/>
                <w:lang w:val="x-none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0461C" w14:textId="77777777" w:rsidR="00701BA2" w:rsidRDefault="00701BA2" w:rsidP="000F15B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505B" w14:textId="77777777" w:rsidR="00701BA2" w:rsidRDefault="00701BA2" w:rsidP="000F1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5EAA" w14:textId="77777777" w:rsidR="00701BA2" w:rsidRDefault="00701BA2" w:rsidP="000F1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9505" w14:textId="77777777" w:rsidR="00701BA2" w:rsidRDefault="00701BA2" w:rsidP="000F1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2C4ED" w14:textId="7502F8A8" w:rsidR="00701BA2" w:rsidRDefault="00701BA2" w:rsidP="000F1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[743.5]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5EFD" w14:textId="2B16756B" w:rsidR="00701BA2" w:rsidRDefault="00701BA2" w:rsidP="000F15B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TBD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DCDCC" w14:textId="77777777" w:rsidR="00701BA2" w:rsidRDefault="00701BA2" w:rsidP="000F1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0CA9" w14:textId="387C9E3C" w:rsidR="00701BA2" w:rsidRDefault="00701BA2" w:rsidP="000F15B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[IMD9]</w:t>
            </w:r>
          </w:p>
        </w:tc>
      </w:tr>
      <w:tr w:rsidR="00701BA2" w14:paraId="4656FEC8" w14:textId="77777777" w:rsidTr="000F15B0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42D096" w14:textId="77777777" w:rsidR="00701BA2" w:rsidRDefault="00701BA2" w:rsidP="000F1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CA_n5-n14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4901B3" w14:textId="77777777" w:rsidR="00701BA2" w:rsidRDefault="00701BA2" w:rsidP="000F1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2FED" w14:textId="77777777" w:rsidR="00701BA2" w:rsidRDefault="00701BA2" w:rsidP="000F1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829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99B2" w14:textId="77777777" w:rsidR="00701BA2" w:rsidRDefault="00701BA2" w:rsidP="000F1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F3294" w14:textId="40278418" w:rsidR="00701BA2" w:rsidRDefault="00701BA2" w:rsidP="000F1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 (RBSTART=</w:t>
            </w:r>
            <w:r w:rsidR="00AB5821">
              <w:rPr>
                <w:lang w:eastAsia="zh-CN"/>
              </w:rPr>
              <w:t>[</w:t>
            </w:r>
            <w:r>
              <w:rPr>
                <w:lang w:eastAsia="zh-CN"/>
              </w:rPr>
              <w:t>0</w:t>
            </w:r>
            <w:r w:rsidR="00AB5821">
              <w:rPr>
                <w:lang w:eastAsia="zh-CN"/>
              </w:rPr>
              <w:t>]</w:t>
            </w:r>
            <w:r>
              <w:rPr>
                <w:lang w:eastAsia="zh-CN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44DB5" w14:textId="77777777" w:rsidR="00701BA2" w:rsidRDefault="00701BA2" w:rsidP="000F1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874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5C87B" w14:textId="77777777" w:rsidR="00701BA2" w:rsidRDefault="00701BA2" w:rsidP="000F15B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B90B93" w14:textId="77777777" w:rsidR="00701BA2" w:rsidRDefault="00701BA2" w:rsidP="000F1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FDDEBF" w14:textId="77777777" w:rsidR="00701BA2" w:rsidRDefault="00701BA2" w:rsidP="000F15B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</w:tr>
      <w:tr w:rsidR="00701BA2" w14:paraId="1B9F5BB6" w14:textId="77777777" w:rsidTr="000F15B0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791DBE" w14:textId="77777777" w:rsidR="00701BA2" w:rsidRDefault="00701BA2" w:rsidP="000F15B0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C8C1" w14:textId="77777777" w:rsidR="00701BA2" w:rsidRDefault="00701BA2" w:rsidP="000F15B0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07FF0" w14:textId="77777777" w:rsidR="00701BA2" w:rsidRDefault="00701BA2" w:rsidP="000F1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839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DC46" w14:textId="77777777" w:rsidR="00701BA2" w:rsidRDefault="00701BA2" w:rsidP="000F1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74B35" w14:textId="661B294B" w:rsidR="00701BA2" w:rsidRDefault="00701BA2" w:rsidP="000F1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 (RBSTART=</w:t>
            </w:r>
            <w:r w:rsidR="00AB5821">
              <w:rPr>
                <w:lang w:eastAsia="zh-CN"/>
              </w:rPr>
              <w:t>[</w:t>
            </w:r>
            <w:r>
              <w:rPr>
                <w:lang w:eastAsia="zh-CN"/>
              </w:rPr>
              <w:t>52</w:t>
            </w:r>
            <w:r w:rsidR="00AB5821">
              <w:rPr>
                <w:lang w:eastAsia="zh-CN"/>
              </w:rPr>
              <w:t>]</w:t>
            </w:r>
            <w:r>
              <w:rPr>
                <w:lang w:eastAsia="zh-CN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3208" w14:textId="77777777" w:rsidR="00701BA2" w:rsidRDefault="00701BA2" w:rsidP="000F1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884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52775" w14:textId="77777777" w:rsidR="00701BA2" w:rsidRDefault="00701BA2" w:rsidP="000F15B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A971" w14:textId="77777777" w:rsidR="00701BA2" w:rsidRDefault="00701BA2" w:rsidP="000F15B0">
            <w:pPr>
              <w:pStyle w:val="TAC"/>
              <w:rPr>
                <w:lang w:eastAsia="zh-CN"/>
              </w:rPr>
            </w:pP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2A4B" w14:textId="77777777" w:rsidR="00701BA2" w:rsidRDefault="00701BA2" w:rsidP="000F15B0">
            <w:pPr>
              <w:pStyle w:val="TAC"/>
              <w:rPr>
                <w:lang w:eastAsia="ja-JP"/>
              </w:rPr>
            </w:pPr>
          </w:p>
        </w:tc>
      </w:tr>
      <w:tr w:rsidR="00701BA2" w14:paraId="65D77389" w14:textId="77777777" w:rsidTr="000F15B0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0E23" w14:textId="77777777" w:rsidR="00701BA2" w:rsidRDefault="00701BA2" w:rsidP="000F15B0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13753" w14:textId="77777777" w:rsidR="00701BA2" w:rsidRDefault="00701BA2" w:rsidP="000F1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42020" w14:textId="77777777" w:rsidR="00701BA2" w:rsidRDefault="00701BA2" w:rsidP="000F1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15592" w14:textId="77777777" w:rsidR="00701BA2" w:rsidRDefault="00701BA2" w:rsidP="000F1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BC18" w14:textId="77777777" w:rsidR="00701BA2" w:rsidRDefault="00701BA2" w:rsidP="000F1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E0DF" w14:textId="6C348B1E" w:rsidR="00701BA2" w:rsidRDefault="00701BA2" w:rsidP="000F1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[765.5]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7CA78" w14:textId="6E13F33E" w:rsidR="00701BA2" w:rsidRDefault="00701BA2" w:rsidP="000F15B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TBD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F1006" w14:textId="77777777" w:rsidR="00701BA2" w:rsidRDefault="00701BA2" w:rsidP="000F1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67306" w14:textId="7C45F2B6" w:rsidR="00701BA2" w:rsidRDefault="00701BA2" w:rsidP="000F15B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[IMD7]</w:t>
            </w:r>
          </w:p>
        </w:tc>
      </w:tr>
      <w:tr w:rsidR="00701BA2" w14:paraId="2851557F" w14:textId="77777777" w:rsidTr="000F15B0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783E1E" w14:textId="04ECF99F" w:rsidR="00701BA2" w:rsidRDefault="00701BA2" w:rsidP="000F1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CA_n5-n</w:t>
            </w:r>
            <w:r w:rsidR="008A45C6">
              <w:rPr>
                <w:lang w:eastAsia="zh-CN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F3B53A" w14:textId="77777777" w:rsidR="00701BA2" w:rsidRDefault="00701BA2" w:rsidP="000F1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51FA" w14:textId="77777777" w:rsidR="00701BA2" w:rsidRDefault="00701BA2" w:rsidP="000F1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829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1D0D8" w14:textId="77777777" w:rsidR="00701BA2" w:rsidRDefault="00701BA2" w:rsidP="000F1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ACF5" w14:textId="5B6FE900" w:rsidR="00701BA2" w:rsidRDefault="00701BA2" w:rsidP="000F1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 (RBSTART=</w:t>
            </w:r>
            <w:r w:rsidR="00AB5821">
              <w:rPr>
                <w:lang w:eastAsia="zh-CN"/>
              </w:rPr>
              <w:t>[</w:t>
            </w:r>
            <w:r>
              <w:rPr>
                <w:lang w:eastAsia="zh-CN"/>
              </w:rPr>
              <w:t>0</w:t>
            </w:r>
            <w:r w:rsidR="00AB5821">
              <w:rPr>
                <w:lang w:eastAsia="zh-CN"/>
              </w:rPr>
              <w:t>]</w:t>
            </w:r>
            <w:r>
              <w:rPr>
                <w:lang w:eastAsia="zh-CN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91F93" w14:textId="77777777" w:rsidR="00701BA2" w:rsidRDefault="00701BA2" w:rsidP="000F1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874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D2BE2" w14:textId="77777777" w:rsidR="00701BA2" w:rsidRDefault="00701BA2" w:rsidP="000F15B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E96302" w14:textId="77777777" w:rsidR="00701BA2" w:rsidRDefault="00701BA2" w:rsidP="000F1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87F868" w14:textId="77777777" w:rsidR="00701BA2" w:rsidRDefault="00701BA2" w:rsidP="000F15B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</w:tr>
      <w:tr w:rsidR="00701BA2" w14:paraId="18D4C4C2" w14:textId="77777777" w:rsidTr="000F15B0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49A6F4" w14:textId="77777777" w:rsidR="00701BA2" w:rsidRDefault="00701BA2" w:rsidP="000F15B0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B2DC" w14:textId="77777777" w:rsidR="00701BA2" w:rsidRDefault="00701BA2" w:rsidP="000F15B0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8820D" w14:textId="77777777" w:rsidR="00701BA2" w:rsidRDefault="00701BA2" w:rsidP="000F1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839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22EA6" w14:textId="77777777" w:rsidR="00701BA2" w:rsidRDefault="00701BA2" w:rsidP="000F1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6EF1" w14:textId="1988FD6A" w:rsidR="00701BA2" w:rsidRDefault="00701BA2" w:rsidP="000F1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 (RBSTART=</w:t>
            </w:r>
            <w:r w:rsidR="00AB5821">
              <w:rPr>
                <w:lang w:eastAsia="zh-CN"/>
              </w:rPr>
              <w:t>[</w:t>
            </w:r>
            <w:r>
              <w:rPr>
                <w:lang w:eastAsia="zh-CN"/>
              </w:rPr>
              <w:t>52</w:t>
            </w:r>
            <w:r w:rsidR="00AB5821">
              <w:rPr>
                <w:lang w:eastAsia="zh-CN"/>
              </w:rPr>
              <w:t>]</w:t>
            </w:r>
            <w:r>
              <w:rPr>
                <w:lang w:eastAsia="zh-CN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10F2E" w14:textId="77777777" w:rsidR="00701BA2" w:rsidRDefault="00701BA2" w:rsidP="000F1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884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4CAC" w14:textId="77777777" w:rsidR="00701BA2" w:rsidRDefault="00701BA2" w:rsidP="000F15B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5114" w14:textId="77777777" w:rsidR="00701BA2" w:rsidRDefault="00701BA2" w:rsidP="000F15B0">
            <w:pPr>
              <w:pStyle w:val="TAC"/>
              <w:rPr>
                <w:lang w:eastAsia="zh-CN"/>
              </w:rPr>
            </w:pP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4A01" w14:textId="77777777" w:rsidR="00701BA2" w:rsidRDefault="00701BA2" w:rsidP="000F15B0">
            <w:pPr>
              <w:pStyle w:val="TAC"/>
              <w:rPr>
                <w:lang w:eastAsia="ja-JP"/>
              </w:rPr>
            </w:pPr>
          </w:p>
        </w:tc>
      </w:tr>
      <w:tr w:rsidR="00701BA2" w14:paraId="37833A6E" w14:textId="77777777" w:rsidTr="000F15B0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0963" w14:textId="77777777" w:rsidR="00701BA2" w:rsidRDefault="00701BA2" w:rsidP="000F15B0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FCAB" w14:textId="77777777" w:rsidR="00701BA2" w:rsidRDefault="00701BA2" w:rsidP="000F1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326ED" w14:textId="77777777" w:rsidR="00701BA2" w:rsidRDefault="00701BA2" w:rsidP="000F1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94736" w14:textId="77777777" w:rsidR="00701BA2" w:rsidRDefault="00701BA2" w:rsidP="000F1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B8DB" w14:textId="77777777" w:rsidR="00701BA2" w:rsidRDefault="00701BA2" w:rsidP="000F1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9AC63" w14:textId="37493066" w:rsidR="00701BA2" w:rsidRDefault="00701BA2" w:rsidP="000F1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[725.5]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70B23" w14:textId="14C22902" w:rsidR="00701BA2" w:rsidRDefault="00701BA2" w:rsidP="000F15B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TBD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307E5" w14:textId="77777777" w:rsidR="00701BA2" w:rsidRDefault="00701BA2" w:rsidP="000F1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BAC0" w14:textId="5E7A797B" w:rsidR="00701BA2" w:rsidRDefault="00701BA2" w:rsidP="000F15B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[IMD11]</w:t>
            </w:r>
          </w:p>
        </w:tc>
      </w:tr>
    </w:tbl>
    <w:p w14:paraId="40657044" w14:textId="77777777" w:rsidR="00701BA2" w:rsidRPr="00F139B9" w:rsidRDefault="00701BA2" w:rsidP="00AB5821">
      <w:pPr>
        <w:overflowPunct/>
        <w:autoSpaceDE/>
        <w:autoSpaceDN/>
        <w:ind w:left="840"/>
        <w:textAlignment w:val="auto"/>
        <w:rPr>
          <w:szCs w:val="24"/>
          <w:lang w:val="en-US" w:eastAsia="zh-CN"/>
        </w:rPr>
      </w:pPr>
    </w:p>
    <w:p w14:paraId="035BAA15" w14:textId="4B5F94F5" w:rsidR="00701BA2" w:rsidRPr="00AB5821" w:rsidRDefault="00701BA2" w:rsidP="00AB5821">
      <w:pPr>
        <w:numPr>
          <w:ilvl w:val="1"/>
          <w:numId w:val="33"/>
        </w:numPr>
        <w:overflowPunct/>
        <w:autoSpaceDE/>
        <w:autoSpaceDN/>
        <w:textAlignment w:val="auto"/>
        <w:rPr>
          <w:szCs w:val="24"/>
          <w:lang w:val="en-US" w:eastAsia="zh-CN"/>
        </w:rPr>
      </w:pPr>
      <w:r w:rsidRPr="00F139B9">
        <w:rPr>
          <w:szCs w:val="24"/>
          <w:lang w:val="en-US" w:eastAsia="zh-CN"/>
        </w:rPr>
        <w:t xml:space="preserve">Option 2: </w:t>
      </w:r>
      <w:r w:rsidR="00AB5821">
        <w:rPr>
          <w:szCs w:val="24"/>
          <w:lang w:val="en-US" w:eastAsia="zh-CN"/>
        </w:rPr>
        <w:t>Other options not precluded for further information.</w:t>
      </w:r>
    </w:p>
    <w:p w14:paraId="68CD33FE" w14:textId="77777777" w:rsidR="00B96F02" w:rsidRDefault="00B96F02" w:rsidP="00701BA2">
      <w:pPr>
        <w:pStyle w:val="B1"/>
        <w:ind w:left="0" w:firstLine="0"/>
        <w:rPr>
          <w:lang w:eastAsia="zh-CN"/>
        </w:rPr>
      </w:pPr>
    </w:p>
    <w:p w14:paraId="23507EFA" w14:textId="0F4B3043" w:rsidR="00B96F02" w:rsidRPr="00AB3D40" w:rsidRDefault="00451A2A" w:rsidP="00B96F02">
      <w:pPr>
        <w:pStyle w:val="Heading1"/>
        <w:rPr>
          <w:lang w:eastAsia="zh-CN"/>
        </w:rPr>
      </w:pPr>
      <w:r>
        <w:t>3</w:t>
      </w:r>
      <w:r w:rsidR="00B96F02">
        <w:t>. Reference</w:t>
      </w:r>
    </w:p>
    <w:p w14:paraId="6223FF48" w14:textId="0D5E090C" w:rsidR="00B96F02" w:rsidRDefault="00A92FE4" w:rsidP="00B96F02">
      <w:pPr>
        <w:pStyle w:val="B1"/>
        <w:rPr>
          <w:lang w:eastAsia="zh-CN"/>
        </w:rPr>
      </w:pPr>
      <w:r>
        <w:rPr>
          <w:lang w:eastAsia="zh-CN"/>
        </w:rPr>
        <w:t xml:space="preserve">[1] </w:t>
      </w:r>
      <w:r w:rsidRPr="00A92FE4">
        <w:rPr>
          <w:lang w:eastAsia="zh-CN"/>
        </w:rPr>
        <w:t>R4-23</w:t>
      </w:r>
      <w:r w:rsidR="00A127FD">
        <w:rPr>
          <w:lang w:eastAsia="zh-CN"/>
        </w:rPr>
        <w:t>1</w:t>
      </w:r>
      <w:r w:rsidR="00C65EC4">
        <w:rPr>
          <w:lang w:eastAsia="zh-CN"/>
        </w:rPr>
        <w:t>1269</w:t>
      </w:r>
      <w:r>
        <w:rPr>
          <w:lang w:eastAsia="zh-CN"/>
        </w:rPr>
        <w:t xml:space="preserve">, </w:t>
      </w:r>
      <w:r w:rsidR="00C65EC4" w:rsidRPr="00C65EC4">
        <w:rPr>
          <w:lang w:eastAsia="zh-CN"/>
        </w:rPr>
        <w:t>CA_n5B ULCA MSD due to IMD for CA_n5B-n12 CA_n5B-n14 and CA_n5B-n29</w:t>
      </w:r>
      <w:r w:rsidR="00C65EC4">
        <w:rPr>
          <w:lang w:eastAsia="zh-CN"/>
        </w:rPr>
        <w:t>, Skyworks Solutions Inc.</w:t>
      </w:r>
    </w:p>
    <w:p w14:paraId="39E06CFA" w14:textId="5B197191" w:rsidR="00C65EC4" w:rsidRDefault="00C65EC4" w:rsidP="00C65EC4">
      <w:pPr>
        <w:pStyle w:val="B1"/>
        <w:rPr>
          <w:lang w:eastAsia="zh-CN"/>
        </w:rPr>
      </w:pPr>
      <w:r>
        <w:rPr>
          <w:lang w:eastAsia="zh-CN"/>
        </w:rPr>
        <w:t xml:space="preserve">[2] </w:t>
      </w:r>
      <w:r w:rsidRPr="00A92FE4">
        <w:rPr>
          <w:lang w:eastAsia="zh-CN"/>
        </w:rPr>
        <w:t>R4-</w:t>
      </w:r>
      <w:r w:rsidRPr="00C65EC4">
        <w:rPr>
          <w:rFonts w:eastAsia="SimSun"/>
          <w:bCs/>
        </w:rPr>
        <w:t>231115 Revised WID:Rel-18 NR Inter-band Carrier Aggregation/Dual Connectivity for 2 bands DL with x bands UL (x=1,2), ZTE Corporation, RAN#100</w:t>
      </w:r>
    </w:p>
    <w:p w14:paraId="3A408658" w14:textId="77777777" w:rsidR="00C65EC4" w:rsidRDefault="00C65EC4" w:rsidP="00B96F02">
      <w:pPr>
        <w:pStyle w:val="B1"/>
        <w:rPr>
          <w:lang w:eastAsia="zh-CN"/>
        </w:rPr>
      </w:pPr>
    </w:p>
    <w:p w14:paraId="7FF48DA0" w14:textId="77777777" w:rsidR="00B96F02" w:rsidRPr="00B96F02" w:rsidRDefault="00B96F02" w:rsidP="003E08FC">
      <w:pPr>
        <w:pStyle w:val="B1"/>
        <w:rPr>
          <w:lang w:eastAsia="zh-CN"/>
        </w:rPr>
      </w:pPr>
    </w:p>
    <w:sectPr w:rsidR="00B96F02" w:rsidRPr="00B96F0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20E81" w14:textId="77777777" w:rsidR="00D970E8" w:rsidRPr="00A10429" w:rsidRDefault="00D970E8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027372A7" w14:textId="77777777" w:rsidR="00D970E8" w:rsidRPr="00A10429" w:rsidRDefault="00D970E8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A367D" w14:textId="77777777" w:rsidR="00D970E8" w:rsidRPr="00A10429" w:rsidRDefault="00D970E8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0EB86407" w14:textId="77777777" w:rsidR="00D970E8" w:rsidRPr="00A10429" w:rsidRDefault="00D970E8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8D17927"/>
    <w:multiLevelType w:val="hybridMultilevel"/>
    <w:tmpl w:val="1BC0F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E9208C"/>
    <w:multiLevelType w:val="hybridMultilevel"/>
    <w:tmpl w:val="04B4BAA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916C5866">
      <w:start w:val="1"/>
      <w:numFmt w:val="bullet"/>
      <w:lvlText w:val="–"/>
      <w:lvlJc w:val="left"/>
      <w:pPr>
        <w:ind w:left="840" w:hanging="420"/>
      </w:pPr>
      <w:rPr>
        <w:rFonts w:ascii="DengXian" w:eastAsia="DengXian" w:hAnsi="DengXi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4E5607"/>
    <w:multiLevelType w:val="hybridMultilevel"/>
    <w:tmpl w:val="1DAA43F4"/>
    <w:lvl w:ilvl="0" w:tplc="43884C7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3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5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E43404C"/>
    <w:multiLevelType w:val="hybridMultilevel"/>
    <w:tmpl w:val="01F8BED6"/>
    <w:lvl w:ilvl="0" w:tplc="96BACF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9930289">
    <w:abstractNumId w:val="27"/>
  </w:num>
  <w:num w:numId="2" w16cid:durableId="1558858758">
    <w:abstractNumId w:val="15"/>
  </w:num>
  <w:num w:numId="3" w16cid:durableId="1099716668">
    <w:abstractNumId w:val="25"/>
  </w:num>
  <w:num w:numId="4" w16cid:durableId="1727800797">
    <w:abstractNumId w:val="14"/>
  </w:num>
  <w:num w:numId="5" w16cid:durableId="525749795">
    <w:abstractNumId w:val="6"/>
  </w:num>
  <w:num w:numId="6" w16cid:durableId="888372631">
    <w:abstractNumId w:val="20"/>
  </w:num>
  <w:num w:numId="7" w16cid:durableId="825165684">
    <w:abstractNumId w:val="5"/>
  </w:num>
  <w:num w:numId="8" w16cid:durableId="1832258497">
    <w:abstractNumId w:val="19"/>
  </w:num>
  <w:num w:numId="9" w16cid:durableId="2117672006">
    <w:abstractNumId w:val="27"/>
  </w:num>
  <w:num w:numId="10" w16cid:durableId="1980376827">
    <w:abstractNumId w:val="27"/>
  </w:num>
  <w:num w:numId="11" w16cid:durableId="11421678">
    <w:abstractNumId w:val="1"/>
  </w:num>
  <w:num w:numId="12" w16cid:durableId="135144017">
    <w:abstractNumId w:val="10"/>
  </w:num>
  <w:num w:numId="13" w16cid:durableId="826677901">
    <w:abstractNumId w:val="8"/>
  </w:num>
  <w:num w:numId="14" w16cid:durableId="2041738964">
    <w:abstractNumId w:val="24"/>
  </w:num>
  <w:num w:numId="15" w16cid:durableId="1338265444">
    <w:abstractNumId w:val="27"/>
  </w:num>
  <w:num w:numId="16" w16cid:durableId="1327174407">
    <w:abstractNumId w:val="27"/>
  </w:num>
  <w:num w:numId="17" w16cid:durableId="966860470">
    <w:abstractNumId w:val="18"/>
  </w:num>
  <w:num w:numId="18" w16cid:durableId="874923610">
    <w:abstractNumId w:val="28"/>
  </w:num>
  <w:num w:numId="19" w16cid:durableId="30038022">
    <w:abstractNumId w:val="27"/>
  </w:num>
  <w:num w:numId="20" w16cid:durableId="1794245580">
    <w:abstractNumId w:val="7"/>
  </w:num>
  <w:num w:numId="21" w16cid:durableId="1929190756">
    <w:abstractNumId w:val="27"/>
  </w:num>
  <w:num w:numId="22" w16cid:durableId="1105924588">
    <w:abstractNumId w:val="27"/>
  </w:num>
  <w:num w:numId="23" w16cid:durableId="1350718340">
    <w:abstractNumId w:val="11"/>
  </w:num>
  <w:num w:numId="24" w16cid:durableId="1008562819">
    <w:abstractNumId w:val="3"/>
  </w:num>
  <w:num w:numId="25" w16cid:durableId="1139110405">
    <w:abstractNumId w:val="0"/>
  </w:num>
  <w:num w:numId="26" w16cid:durableId="479543827">
    <w:abstractNumId w:val="12"/>
  </w:num>
  <w:num w:numId="27" w16cid:durableId="2025859458">
    <w:abstractNumId w:val="13"/>
  </w:num>
  <w:num w:numId="28" w16cid:durableId="2023581921">
    <w:abstractNumId w:val="21"/>
  </w:num>
  <w:num w:numId="29" w16cid:durableId="201094605">
    <w:abstractNumId w:val="22"/>
  </w:num>
  <w:num w:numId="30" w16cid:durableId="1829592293">
    <w:abstractNumId w:val="17"/>
  </w:num>
  <w:num w:numId="31" w16cid:durableId="1290167618">
    <w:abstractNumId w:val="16"/>
  </w:num>
  <w:num w:numId="32" w16cid:durableId="249899336">
    <w:abstractNumId w:val="26"/>
  </w:num>
  <w:num w:numId="33" w16cid:durableId="1522277684">
    <w:abstractNumId w:val="4"/>
  </w:num>
  <w:num w:numId="34" w16cid:durableId="665128985">
    <w:abstractNumId w:val="23"/>
  </w:num>
  <w:num w:numId="35" w16cid:durableId="66266415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11669733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102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6827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0C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4127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6F40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12D9"/>
    <w:rsid w:val="001D2063"/>
    <w:rsid w:val="001D2361"/>
    <w:rsid w:val="001D273C"/>
    <w:rsid w:val="001D36C0"/>
    <w:rsid w:val="001D4516"/>
    <w:rsid w:val="001D4FDF"/>
    <w:rsid w:val="001D59D0"/>
    <w:rsid w:val="001D5E91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4C34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0D8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6E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1B5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3C17"/>
    <w:rsid w:val="003B4550"/>
    <w:rsid w:val="003B4810"/>
    <w:rsid w:val="003B4DAB"/>
    <w:rsid w:val="003B55B0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6B87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889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9E1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1A2A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49A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4F28"/>
    <w:rsid w:val="004F5A68"/>
    <w:rsid w:val="004F7322"/>
    <w:rsid w:val="004F7894"/>
    <w:rsid w:val="005006E2"/>
    <w:rsid w:val="00500FBE"/>
    <w:rsid w:val="0050146B"/>
    <w:rsid w:val="00501899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4CB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0916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A29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651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846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4F18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13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1782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A2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3DEE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093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B36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117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5C6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7FD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2FE4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821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5F77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04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4FC"/>
    <w:rsid w:val="00B93ACE"/>
    <w:rsid w:val="00B93B42"/>
    <w:rsid w:val="00B94202"/>
    <w:rsid w:val="00B942F3"/>
    <w:rsid w:val="00B9476C"/>
    <w:rsid w:val="00B94E6E"/>
    <w:rsid w:val="00B9521E"/>
    <w:rsid w:val="00B96394"/>
    <w:rsid w:val="00B96F02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A6DF3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02A9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5EC4"/>
    <w:rsid w:val="00C66239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2D2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369C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037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667DA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970E8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380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785D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01A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7B3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82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uiPriority w:val="99"/>
    <w:qFormat/>
    <w:rsid w:val="003E08FC"/>
    <w:pPr>
      <w:jc w:val="center"/>
    </w:pPr>
  </w:style>
  <w:style w:type="character" w:customStyle="1" w:styleId="TACChar">
    <w:name w:val="TAC Char"/>
    <w:link w:val="TAC"/>
    <w:uiPriority w:val="99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uiPriority w:val="99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,목록 단락,목록단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link w:val="B1Char"/>
    <w:qFormat/>
    <w:rsid w:val="003E08FC"/>
  </w:style>
  <w:style w:type="paragraph" w:customStyle="1" w:styleId="B2">
    <w:name w:val="B2"/>
    <w:basedOn w:val="List2"/>
    <w:link w:val="B2Char"/>
    <w:qFormat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845117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845117"/>
    <w:rPr>
      <w:rFonts w:ascii="Times New Roman" w:eastAsia="Times New Roman" w:hAnsi="Times New Roman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701BA2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9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2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4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Pushp Trikha</cp:lastModifiedBy>
  <cp:revision>13</cp:revision>
  <dcterms:created xsi:type="dcterms:W3CDTF">2023-08-24T03:02:00Z</dcterms:created>
  <dcterms:modified xsi:type="dcterms:W3CDTF">2023-08-24T10:41:00Z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(3)LZniBhKgMT5PrKihrbrpdFv11ZUvggVYwvA/KfVGoM79Yscau+FPlTCUzgLly43uuN0R39z8
WJUTLxXDjbi9aNwqBeQU+PX6Dmnph/NzKaisiyDXHhec/1OgB6DBdA39nYo3BDjajH+0ta+B
sXU06ivGrHf2HSesuPLkQvGbFpdPt2AQ7XuwR6Z+s/ASHIyFxDuImeuU4Ul0qZMe91wsJquk
KCe75czOmcojMpOOE7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Id7+xZzRsCscVYLS7VRTsEFm6j3uHx6KyL+hDbZ2lGbN5wC4xx0Ejf
k+ya823fNAvsf8soT/iXxc1BfV7xsWSVli7fUb/gdzYlZqrqzz6uvdJ0jQLbpWeflqfD+TRt
wcNXrKeJvItpG/DPJdRZAcLHiyzdyndNoR2W7GNVrg26FKsyVcQditPTaFaublh6y6dBgtKH
mxG2W8RSV+SD9NTumkGCaaVVgBPD5Q1bK56s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tw==</vt:lpwstr>
  </property>
</Properties>
</file>